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A926E9E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986427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B3A6F" w:rsidRPr="00EB3A6F">
        <w:rPr>
          <w:b/>
          <w:noProof/>
          <w:sz w:val="24"/>
        </w:rPr>
        <w:t>S5-241553</w:t>
      </w:r>
    </w:p>
    <w:p w14:paraId="7DE93618" w14:textId="03CE3EFF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986427" w:rsidRPr="00986427">
        <w:rPr>
          <w:vertAlign w:val="superscript"/>
        </w:rPr>
        <w:t>th</w:t>
      </w:r>
      <w:proofErr w:type="spellEnd"/>
      <w:r w:rsidR="00986427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188EFE9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B3A6F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049CB1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4E399A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966AF6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71A3952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64789A">
              <w:rPr>
                <w:noProof/>
              </w:rPr>
              <w:t>4</w:t>
            </w:r>
            <w:r w:rsidRPr="00C7103B">
              <w:rPr>
                <w:noProof/>
              </w:rPr>
              <w:t xml:space="preserve"> </w:t>
            </w:r>
            <w:r w:rsidR="00EF04EC" w:rsidRPr="00EF04EC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8FCB690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6F" w:rsidRPr="00EB3A6F">
                <w:rPr>
                  <w:noProof/>
                </w:rPr>
                <w:t>Ericsson-LG Co., LTD</w:t>
              </w:r>
              <w:r w:rsidR="003D0A48">
                <w:rPr>
                  <w:noProof/>
                </w:rPr>
                <w:t xml:space="preserve">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4B4677C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E581C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39DB623" w:rsidR="003D0A48" w:rsidRDefault="00D9441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FC51B8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4E399A">
                <w:rPr>
                  <w:noProof/>
                </w:rPr>
                <w:t>4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77B4" w14:textId="0B20FB51" w:rsidR="005C6C62" w:rsidRDefault="005C6C62" w:rsidP="005C6C62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986427">
              <w:t>0</w:t>
            </w:r>
            <w:r>
              <w:t>2 this rule is not followed.</w:t>
            </w:r>
          </w:p>
          <w:p w14:paraId="31A12624" w14:textId="3BE232CC" w:rsidR="00A2064B" w:rsidRPr="004D6A33" w:rsidRDefault="005C6C62" w:rsidP="005C6C62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ED6CB5C" w14:textId="77777777" w:rsidR="00C12A87" w:rsidRDefault="00C12A87" w:rsidP="00C12A87">
      <w:bookmarkStart w:id="4" w:name="_Hlk161920171"/>
      <w:bookmarkEnd w:id="0"/>
      <w:bookmarkEnd w:id="3"/>
    </w:p>
    <w:bookmarkEnd w:id="4"/>
    <w:p w14:paraId="2DCEA379" w14:textId="77777777" w:rsidR="009B4F91" w:rsidRDefault="009B4F91" w:rsidP="009B4F91"/>
    <w:p w14:paraId="5C7A3343" w14:textId="77777777" w:rsidR="001E581C" w:rsidRDefault="001E581C" w:rsidP="001E581C">
      <w:pPr>
        <w:pStyle w:val="Heading3"/>
      </w:pPr>
      <w:bookmarkStart w:id="5" w:name="_Toc406430984"/>
      <w:r>
        <w:lastRenderedPageBreak/>
        <w:t>4.4.1</w:t>
      </w:r>
      <w:r>
        <w:tab/>
        <w:t>Attribute properties</w:t>
      </w:r>
      <w:bookmarkEnd w:id="5"/>
    </w:p>
    <w:p w14:paraId="570D8075" w14:textId="77777777" w:rsidR="001E581C" w:rsidRDefault="001E581C" w:rsidP="001E581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3C05F0A8" w14:textId="77777777" w:rsidR="001E581C" w:rsidRDefault="001E581C" w:rsidP="001E581C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1E581C" w14:paraId="28343006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4AEE22F0" w14:textId="77777777" w:rsidR="001E581C" w:rsidRDefault="001E581C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2CBF3D16" w14:textId="77777777" w:rsidR="001E581C" w:rsidRDefault="001E581C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375" w:type="dxa"/>
            <w:shd w:val="clear" w:color="auto" w:fill="D9D9D9"/>
            <w:vAlign w:val="center"/>
          </w:tcPr>
          <w:p w14:paraId="3F973E0C" w14:textId="77777777" w:rsidR="001E581C" w:rsidRDefault="001E581C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333520" w14:paraId="7291934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5230B9A" w14:textId="637BB7F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32" w:type="dxa"/>
            <w:vAlign w:val="center"/>
          </w:tcPr>
          <w:p w14:paraId="4CAD959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3A51E30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7280784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5027A873" w14:textId="459461F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 0..1</w:t>
            </w:r>
          </w:p>
        </w:tc>
        <w:tc>
          <w:tcPr>
            <w:tcW w:w="2375" w:type="dxa"/>
          </w:tcPr>
          <w:p w14:paraId="363786C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0B3B688D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0126A94A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43393AF9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5983A0E" w14:textId="77777777" w:rsidR="00333520" w:rsidRDefault="00333520" w:rsidP="0033352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55B096AF" w14:textId="3BF7D0A0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333520" w14:paraId="4B80D33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CC3DF2" w14:textId="49095BE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32" w:type="dxa"/>
            <w:vAlign w:val="center"/>
          </w:tcPr>
          <w:p w14:paraId="2B68DF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7160BCC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0E91E5B" w14:textId="273737E6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909AC4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322CEB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96077A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6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24DA23C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F9C0773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916672B" w14:textId="7FD6A569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7E4F82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8346CE1" w14:textId="14A43A45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32" w:type="dxa"/>
            <w:vAlign w:val="center"/>
          </w:tcPr>
          <w:p w14:paraId="168F1FE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0BC6BC9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18D5CCBB" w14:textId="623E2C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69C815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02D9B6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0AFAD1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8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9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3E9009B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6D0D04D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B88576" w14:textId="03D3DD4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157D17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0FD1FE" w14:textId="6DBAC19A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32" w:type="dxa"/>
            <w:vAlign w:val="center"/>
          </w:tcPr>
          <w:p w14:paraId="594FD00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65ECB92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543BE7C" w14:textId="45878C0B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1A50A1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538131A1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1E59D17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0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1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6C4C1B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548E91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5E365A" w14:textId="09220B9E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7E3F53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10BB9F7" w14:textId="35A9402E" w:rsidR="00333520" w:rsidRDefault="00333520" w:rsidP="00333520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32" w:type="dxa"/>
            <w:vAlign w:val="center"/>
          </w:tcPr>
          <w:p w14:paraId="34BF433E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28836B5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4C1C58DB" w14:textId="54B94C2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61E3560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9677E57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66B3D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2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3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0EDA1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9D2402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9A3B5C" w14:textId="21F5270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52CB35A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3F421831" w14:textId="20FB4107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32" w:type="dxa"/>
            <w:vAlign w:val="center"/>
          </w:tcPr>
          <w:p w14:paraId="5E67881F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44DE034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130F0A80" w14:textId="1430717E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27D8DF8A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60489D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3729261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0A64B0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698C76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8FED201" w14:textId="6E275472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26EB4B1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8D6E1FF" w14:textId="1592DB5A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32" w:type="dxa"/>
            <w:vAlign w:val="center"/>
          </w:tcPr>
          <w:p w14:paraId="186044E6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403FF3DC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2B804C0C" w14:textId="707B239F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1C54A853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6CA28ED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49115D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4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5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CFEC76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5335630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12B0E26E" w14:textId="3D7E3EA3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3B74541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BAC5C84" w14:textId="4621EF33" w:rsidR="00333520" w:rsidRDefault="00333520" w:rsidP="0033352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32" w:type="dxa"/>
            <w:vAlign w:val="center"/>
          </w:tcPr>
          <w:p w14:paraId="6D0A614A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d= Mobile Country Codes (MCC)|| Mobile Network Codes(MNC) (Ref. 3GPP TS 23.003[12])</w:t>
            </w:r>
          </w:p>
          <w:p w14:paraId="42434B2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AA7910E" w14:textId="77777777" w:rsidR="00333520" w:rsidRDefault="00333520" w:rsidP="0033352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7974972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and also the changing rate.</w:t>
            </w:r>
          </w:p>
          <w:p w14:paraId="08D7C7E8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308609CB" w14:textId="591CB1D2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375" w:type="dxa"/>
            <w:vAlign w:val="center"/>
          </w:tcPr>
          <w:p w14:paraId="3DFFC42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1814A532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1..*</w:t>
            </w:r>
          </w:p>
          <w:p w14:paraId="6B123C43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6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7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359ED305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29124A3F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3DB72E26" w14:textId="77777777" w:rsidR="00333520" w:rsidRDefault="00333520" w:rsidP="0033352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3A070C6C" w14:textId="37724AC9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333520" w14:paraId="25B16A4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9D8EE" w14:textId="0FF446A5" w:rsidR="00333520" w:rsidRDefault="00333520" w:rsidP="00333520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32" w:type="dxa"/>
            <w:vAlign w:val="center"/>
          </w:tcPr>
          <w:p w14:paraId="2946D7F9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1DD82F7F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09A2CBE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4575B35D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4F6ECB14" w14:textId="77777777" w:rsidR="00333520" w:rsidRDefault="00333520" w:rsidP="00333520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3BD4FE5C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75" w:type="dxa"/>
            <w:vAlign w:val="center"/>
          </w:tcPr>
          <w:p w14:paraId="752EF672" w14:textId="39E89986" w:rsidR="00333520" w:rsidRDefault="00333520" w:rsidP="00333520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333520" w14:paraId="263EA4D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245F663" w14:textId="6AE1DE96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32" w:type="dxa"/>
            <w:vAlign w:val="center"/>
          </w:tcPr>
          <w:p w14:paraId="093EC02C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475F01DF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</w:p>
          <w:p w14:paraId="2887BC0C" w14:textId="22D79018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30008280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9B3108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B4D32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8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9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E15517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2E2207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D00E42E" w14:textId="3804227D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02192A3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C465D6A" w14:textId="50168AF3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32" w:type="dxa"/>
            <w:vAlign w:val="center"/>
          </w:tcPr>
          <w:p w14:paraId="49D6C539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4F58F2FF" w14:textId="77777777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2B1A450D" w14:textId="226F11EE" w:rsidR="00333520" w:rsidRDefault="00333520" w:rsidP="00333520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0A5CE612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8F2E69B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09858647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0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1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627D0D95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27F0B6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EE48AEB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0A98327" w14:textId="70B20474" w:rsidR="00333520" w:rsidRDefault="00333520" w:rsidP="00333520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333520" w14:paraId="75597ED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A75388E" w14:textId="6500C070" w:rsidR="00333520" w:rsidRDefault="00333520" w:rsidP="00333520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32" w:type="dxa"/>
            <w:vAlign w:val="center"/>
          </w:tcPr>
          <w:p w14:paraId="7A9D34CB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SGSN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7BFF3DAA" w14:textId="77777777" w:rsidR="00333520" w:rsidRDefault="00333520" w:rsidP="00333520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4C24F898" w14:textId="09ED8E95" w:rsidR="00333520" w:rsidRDefault="00333520" w:rsidP="00333520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375" w:type="dxa"/>
            <w:vAlign w:val="center"/>
          </w:tcPr>
          <w:p w14:paraId="593584A6" w14:textId="77777777" w:rsidR="00333520" w:rsidRDefault="00333520" w:rsidP="003335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2EACF1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1AAD952F" w14:textId="64156C53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040FAD4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7E346D2" w14:textId="77777777" w:rsidR="00333520" w:rsidRDefault="00333520" w:rsidP="0033352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A63C06" w14:textId="5520BBC8" w:rsidR="00333520" w:rsidRDefault="00333520" w:rsidP="00333520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1E581C" w14:paraId="3EDE649E" w14:textId="77777777" w:rsidTr="001E581C">
        <w:trPr>
          <w:cantSplit/>
          <w:tblHeader/>
        </w:trPr>
        <w:tc>
          <w:tcPr>
            <w:tcW w:w="2814" w:type="dxa"/>
            <w:shd w:val="clear" w:color="auto" w:fill="D9D9D9"/>
            <w:vAlign w:val="center"/>
          </w:tcPr>
          <w:p w14:paraId="05638441" w14:textId="77777777" w:rsidR="001E581C" w:rsidRDefault="001E581C" w:rsidP="001E581C">
            <w:pPr>
              <w:pStyle w:val="TAH"/>
            </w:pPr>
            <w:r>
              <w:t>Attribute related to role</w:t>
            </w:r>
          </w:p>
        </w:tc>
        <w:tc>
          <w:tcPr>
            <w:tcW w:w="4332" w:type="dxa"/>
            <w:shd w:val="clear" w:color="auto" w:fill="D9D9D9"/>
            <w:vAlign w:val="center"/>
          </w:tcPr>
          <w:p w14:paraId="55D56131" w14:textId="77777777" w:rsidR="001E581C" w:rsidRDefault="001E581C" w:rsidP="001E581C">
            <w:pPr>
              <w:pStyle w:val="TAH"/>
            </w:pPr>
          </w:p>
        </w:tc>
        <w:tc>
          <w:tcPr>
            <w:tcW w:w="2375" w:type="dxa"/>
            <w:shd w:val="clear" w:color="auto" w:fill="D9D9D9"/>
            <w:vAlign w:val="center"/>
          </w:tcPr>
          <w:p w14:paraId="75FE7BC0" w14:textId="77777777" w:rsidR="001E581C" w:rsidRDefault="001E581C" w:rsidP="001E581C">
            <w:pPr>
              <w:pStyle w:val="TAH"/>
            </w:pPr>
          </w:p>
        </w:tc>
      </w:tr>
      <w:tr w:rsidR="00E910B9" w14:paraId="6E4C4526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4C6E294" w14:textId="23ED8FBB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32" w:type="dxa"/>
          </w:tcPr>
          <w:p w14:paraId="6BAFBB05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4FA690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4406191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09548A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C0EC6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DD3987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98DA5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2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3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A08E6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292128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D311054" w14:textId="48DCF193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1BBAAA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F05AC73" w14:textId="4D88C644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32" w:type="dxa"/>
          </w:tcPr>
          <w:p w14:paraId="132AF52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0C63F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064B3E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080218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448E693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67410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2360EB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EDF81A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7D07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E00048E" w14:textId="2A8490C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7A498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8DC3D1" w14:textId="45034993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32" w:type="dxa"/>
          </w:tcPr>
          <w:p w14:paraId="2A2A5EE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68776DF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05E810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5D24FC2D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AF9814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0E136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1AE9C96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6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7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5DF49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8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9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2084E3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4912D0F" w14:textId="03AD9DA1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AF798C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E6398E9" w14:textId="4942472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32" w:type="dxa"/>
          </w:tcPr>
          <w:p w14:paraId="0EB0879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54DD52A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5F7800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9A3EE68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03DB7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AA252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033329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72796C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1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4D124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3C440D2" w14:textId="36655C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0AFBED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7ADA226" w14:textId="188CCA5D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32" w:type="dxa"/>
          </w:tcPr>
          <w:p w14:paraId="6C3C01A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518B33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2FA04AE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2D9BC3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F012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B11C0C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31E114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2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3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38988F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4" w:author="EU24" w:date="2024-03-25T15:53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5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3E5934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5F2DA5C" w14:textId="7F437E29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45A9608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139C3AF" w14:textId="53B7017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32" w:type="dxa"/>
          </w:tcPr>
          <w:p w14:paraId="2EC01CE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22A31D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AD862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7DE52E1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0AF70AD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26879F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C66C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59FBCE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C1ED73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587CBFD" w14:textId="2634198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73000E67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0DE82C87" w14:textId="77777777" w:rsidR="001E581C" w:rsidRDefault="001E581C" w:rsidP="001E581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32" w:type="dxa"/>
          </w:tcPr>
          <w:p w14:paraId="1F00ED98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01A79CB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</w:p>
          <w:p w14:paraId="1632D5D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741908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82489F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CCE95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C5AE8A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7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69C786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9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BC30B0A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8EDB9DD" w14:textId="448B4464" w:rsidR="001E581C" w:rsidRDefault="001E581C" w:rsidP="001E581C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7D54138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4356B52" w14:textId="54DD4E4E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32" w:type="dxa"/>
          </w:tcPr>
          <w:p w14:paraId="4911ED36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FC6198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DCDC22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DA7D3B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51E7E2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DDB87A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9EEC19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785AE1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E74D2A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A931690" w14:textId="02C2BEF2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6FE88F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6B33CFF1" w14:textId="4E90D0CA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32" w:type="dxa"/>
          </w:tcPr>
          <w:p w14:paraId="24A6C421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CBEEB4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3559D2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5FBF7B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189505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BDC58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F48034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0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1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58B1600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2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3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7BCD13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F547AFA" w14:textId="11B3166E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042CBC81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DD90B6C" w14:textId="31D4032F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32" w:type="dxa"/>
          </w:tcPr>
          <w:p w14:paraId="2D8AF3D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6B89FA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3D16D6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9F3D65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343941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94035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3516FD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3D0E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5F850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E1E1C34" w14:textId="7E801D8F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5B08AC5D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43484A86" w14:textId="508C42E2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32" w:type="dxa"/>
          </w:tcPr>
          <w:p w14:paraId="2FEECABE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6E4B16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3E7719E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261F56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CAF131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37C0F2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95E350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4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5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25B3B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6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7" w:author="EU24" w:date="2024-03-25T15:54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6C9A0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DEBB7" w14:textId="2C5E9008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120B426E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6C9404D" w14:textId="2C620297" w:rsidR="00E910B9" w:rsidRDefault="00E910B9" w:rsidP="00E910B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32" w:type="dxa"/>
          </w:tcPr>
          <w:p w14:paraId="470A2F4D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CC56BA5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CBF8E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1543504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1B899DD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978E68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E2F621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AD3D3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62847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266EFD4" w14:textId="7D80A5EA" w:rsidR="00E910B9" w:rsidRDefault="00E910B9" w:rsidP="00E910B9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E910B9" w14:paraId="2B7C0F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5002218" w14:textId="7CE33F65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32" w:type="dxa"/>
          </w:tcPr>
          <w:p w14:paraId="3503EE4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2D97C99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1C8DF31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28FCC79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B1A97D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64062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F15A66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8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9" w:author="EU24" w:date="2024-03-25T15:5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2C9E131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0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1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7501A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B05E055" w14:textId="6723C6F5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1F613AC2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160B860" w14:textId="0639002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32" w:type="dxa"/>
          </w:tcPr>
          <w:p w14:paraId="53C81643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E0ADB5C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18E3C2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93FA27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7AA6FE87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7F797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C632D1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03C565A9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6D9AE94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E0B379C" w14:textId="280B47B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86794B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017EB35" w14:textId="74E1140B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32" w:type="dxa"/>
          </w:tcPr>
          <w:p w14:paraId="79CAE9AC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873591A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C2E30C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9ED68A0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37EA31D0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E85D301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5EFC8A0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2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3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194919D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4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5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472513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030BA4B" w14:textId="50A340BD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3EBDDD39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78C0A5D6" w14:textId="1AFB6D97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3AA7FFD7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A0EA79B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</w:p>
          <w:p w14:paraId="7F40D09A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A12F9B6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E01458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01D5A03E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7B712D95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6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7" w:author="EU24" w:date="2024-03-25T15:55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FEE9CC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8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9" w:author="EU24" w:date="2024-03-25T15:55:00Z">
              <w:r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40013B3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00509" w14:textId="0A4953F2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6CE9A835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4DC9AF8" w14:textId="463A104F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32" w:type="dxa"/>
          </w:tcPr>
          <w:p w14:paraId="3C90868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85F576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126727B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E038E5B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0395F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29E340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A3EA298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FF087F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99C29F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7C648F4" w14:textId="570243B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E910B9" w14:paraId="27202604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E6E4DA" w14:textId="0E8812E3" w:rsidR="00E910B9" w:rsidRDefault="00E910B9" w:rsidP="00E910B9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32" w:type="dxa"/>
          </w:tcPr>
          <w:p w14:paraId="15493548" w14:textId="77777777" w:rsidR="00E910B9" w:rsidRDefault="00E910B9" w:rsidP="00E910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48DC214" w14:textId="77777777" w:rsidR="00E910B9" w:rsidRDefault="00E910B9" w:rsidP="00E910B9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D5B5893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79CAFBF" w14:textId="77777777" w:rsidR="00E910B9" w:rsidRDefault="00E910B9" w:rsidP="00E910B9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DE8D29D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7E4B12C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B6D9A42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3B56F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D144CE6" w14:textId="77777777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8790E24" w14:textId="1ED6EAD9" w:rsidR="00E910B9" w:rsidRDefault="00E910B9" w:rsidP="00E910B9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6A85A7A0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175F1E01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32" w:type="dxa"/>
          </w:tcPr>
          <w:p w14:paraId="370EC8D5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D3B5D42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9758A8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D518B22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2BD971E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F31FA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13269C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BD04B1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869C1D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FBE81C8" w14:textId="1C3EDA4F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3179D42C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47C9A64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5B3BAC1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B44FBCB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07C58A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D614066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52EA0ED4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847B60D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220052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172DA39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2A9EF0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F491364" w14:textId="04203C0D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53540DBA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29CD64BE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32" w:type="dxa"/>
          </w:tcPr>
          <w:p w14:paraId="479E8ECF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8D98779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C2EF27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01994D3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966A30B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89C45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D3D6A23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1D8D37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BF6248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31B247F" w14:textId="692A1BD3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1E581C" w14:paraId="2403AC5B" w14:textId="77777777" w:rsidTr="001E581C">
        <w:trPr>
          <w:cantSplit/>
          <w:tblHeader/>
        </w:trPr>
        <w:tc>
          <w:tcPr>
            <w:tcW w:w="2814" w:type="dxa"/>
            <w:vAlign w:val="center"/>
          </w:tcPr>
          <w:p w14:paraId="5A9F807F" w14:textId="77777777" w:rsidR="001E581C" w:rsidRDefault="001E581C" w:rsidP="001E581C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32" w:type="dxa"/>
          </w:tcPr>
          <w:p w14:paraId="34115F81" w14:textId="77777777" w:rsidR="001E581C" w:rsidRDefault="001E581C" w:rsidP="001E581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1989A9C3" w14:textId="77777777" w:rsidR="001E581C" w:rsidRDefault="001E581C" w:rsidP="001E581C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4265C5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B471ECA" w14:textId="77777777" w:rsidR="001E581C" w:rsidRDefault="001E581C" w:rsidP="001E581C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375" w:type="dxa"/>
          </w:tcPr>
          <w:p w14:paraId="6698DEF2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1ADCD1F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3A2E49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B2970BE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FD6FFB6" w14:textId="77777777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93E3F00" w14:textId="261CEF64" w:rsidR="001E581C" w:rsidRDefault="001E581C" w:rsidP="001E581C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3BF7F23B" w14:textId="77777777" w:rsidR="001E581C" w:rsidRDefault="001E581C" w:rsidP="001E581C"/>
    <w:p w14:paraId="2548B8D3" w14:textId="77777777" w:rsidR="001E581C" w:rsidRPr="009A079C" w:rsidRDefault="001E581C" w:rsidP="001E581C">
      <w:pPr>
        <w:rPr>
          <w:lang w:val="en-US" w:eastAsia="zh-CN"/>
        </w:rPr>
      </w:pPr>
    </w:p>
    <w:p w14:paraId="71E72BA0" w14:textId="77777777" w:rsidR="001E581C" w:rsidRPr="00285623" w:rsidRDefault="001E581C" w:rsidP="001E5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C818313" w14:textId="77777777" w:rsidR="001E581C" w:rsidRDefault="001E581C" w:rsidP="001E581C"/>
    <w:p w14:paraId="1F8E43C0" w14:textId="77777777" w:rsidR="001E581C" w:rsidRDefault="001E581C" w:rsidP="001E581C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96A3" w14:textId="77777777" w:rsidR="00FD01BF" w:rsidRDefault="00FD01BF">
      <w:r>
        <w:separator/>
      </w:r>
    </w:p>
  </w:endnote>
  <w:endnote w:type="continuationSeparator" w:id="0">
    <w:p w14:paraId="16096B35" w14:textId="77777777" w:rsidR="00FD01BF" w:rsidRDefault="00FD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14D7C" w14:textId="77777777" w:rsidR="00FD01BF" w:rsidRDefault="00FD01BF">
      <w:r>
        <w:separator/>
      </w:r>
    </w:p>
  </w:footnote>
  <w:footnote w:type="continuationSeparator" w:id="0">
    <w:p w14:paraId="4A4DC2E0" w14:textId="77777777" w:rsidR="00FD01BF" w:rsidRDefault="00FD0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81C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2F778F"/>
    <w:rsid w:val="003036D2"/>
    <w:rsid w:val="00305409"/>
    <w:rsid w:val="00333520"/>
    <w:rsid w:val="0034108E"/>
    <w:rsid w:val="003577F9"/>
    <w:rsid w:val="003609EF"/>
    <w:rsid w:val="0036231A"/>
    <w:rsid w:val="00374DD4"/>
    <w:rsid w:val="00385062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399A"/>
    <w:rsid w:val="004E4907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95B86"/>
    <w:rsid w:val="005B58B3"/>
    <w:rsid w:val="005C6C62"/>
    <w:rsid w:val="005D6EAF"/>
    <w:rsid w:val="005E2C44"/>
    <w:rsid w:val="00600FD5"/>
    <w:rsid w:val="00612D72"/>
    <w:rsid w:val="00614BD5"/>
    <w:rsid w:val="00616B58"/>
    <w:rsid w:val="00621188"/>
    <w:rsid w:val="006257ED"/>
    <w:rsid w:val="0064789A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43394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05205"/>
    <w:rsid w:val="009148DE"/>
    <w:rsid w:val="00941E30"/>
    <w:rsid w:val="009467AC"/>
    <w:rsid w:val="00966AF6"/>
    <w:rsid w:val="009777D9"/>
    <w:rsid w:val="00986427"/>
    <w:rsid w:val="0099082B"/>
    <w:rsid w:val="00991B88"/>
    <w:rsid w:val="00992E46"/>
    <w:rsid w:val="00996297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94415"/>
    <w:rsid w:val="00DA048B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626DF"/>
    <w:rsid w:val="00E910B9"/>
    <w:rsid w:val="00EA4E11"/>
    <w:rsid w:val="00EB09B7"/>
    <w:rsid w:val="00EB3A6F"/>
    <w:rsid w:val="00EB516D"/>
    <w:rsid w:val="00EC04FB"/>
    <w:rsid w:val="00EE436C"/>
    <w:rsid w:val="00EE7D7C"/>
    <w:rsid w:val="00EF04EC"/>
    <w:rsid w:val="00EF6D0A"/>
    <w:rsid w:val="00F01566"/>
    <w:rsid w:val="00F25D98"/>
    <w:rsid w:val="00F300FB"/>
    <w:rsid w:val="00F37601"/>
    <w:rsid w:val="00F433F0"/>
    <w:rsid w:val="00F53069"/>
    <w:rsid w:val="00FB6386"/>
    <w:rsid w:val="00FC1AB0"/>
    <w:rsid w:val="00FC77EF"/>
    <w:rsid w:val="00FD01B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1594</Words>
  <Characters>9088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9</cp:revision>
  <cp:lastPrinted>1899-12-31T23:00:00Z</cp:lastPrinted>
  <dcterms:created xsi:type="dcterms:W3CDTF">2024-03-25T15:23:00Z</dcterms:created>
  <dcterms:modified xsi:type="dcterms:W3CDTF">2024-04-06T16:33:00Z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